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B4D41" w14:textId="77777777" w:rsidR="00CF79E3" w:rsidRDefault="00CF79E3" w:rsidP="00CF79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FORESTER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1F7F88A9" w14:textId="77777777" w:rsidR="00CF79E3" w:rsidRDefault="00CF79E3" w:rsidP="00CF79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AA9142" w14:textId="77777777" w:rsidR="00CF79E3" w:rsidRDefault="00CF79E3" w:rsidP="00CF79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939752" w14:textId="77777777" w:rsidR="00CF79E3" w:rsidRDefault="00CF79E3" w:rsidP="00CF79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Winkleigh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</w:t>
      </w:r>
    </w:p>
    <w:p w14:paraId="452118DA" w14:textId="77777777" w:rsidR="00CF79E3" w:rsidRDefault="00CF79E3" w:rsidP="00CF79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Brian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Cornwaille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1C34AF9" w14:textId="77777777" w:rsidR="00CF79E3" w:rsidRDefault="00CF79E3" w:rsidP="00CF79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F5330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18-59)</w:t>
      </w:r>
    </w:p>
    <w:p w14:paraId="5C1FFBE3" w14:textId="77777777" w:rsidR="00CF79E3" w:rsidRDefault="00CF79E3" w:rsidP="00CF79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0F0D9A" w14:textId="77777777" w:rsidR="00CF79E3" w:rsidRDefault="00CF79E3" w:rsidP="00CF79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89BA7E" w14:textId="77777777" w:rsidR="00CF79E3" w:rsidRDefault="00CF79E3" w:rsidP="00CF79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C43CAF" w14:textId="77777777" w:rsidR="00CF79E3" w:rsidRPr="00571186" w:rsidRDefault="00CF79E3" w:rsidP="00CF79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2022</w:t>
      </w:r>
    </w:p>
    <w:p w14:paraId="27EAB14A" w14:textId="5F58AEEF" w:rsidR="00BA00AB" w:rsidRPr="00CF79E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F79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DAB4B" w14:textId="77777777" w:rsidR="00CF79E3" w:rsidRDefault="00CF79E3" w:rsidP="009139A6">
      <w:r>
        <w:separator/>
      </w:r>
    </w:p>
  </w:endnote>
  <w:endnote w:type="continuationSeparator" w:id="0">
    <w:p w14:paraId="1BEFD57A" w14:textId="77777777" w:rsidR="00CF79E3" w:rsidRDefault="00CF79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B76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AC4E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054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02D9C" w14:textId="77777777" w:rsidR="00CF79E3" w:rsidRDefault="00CF79E3" w:rsidP="009139A6">
      <w:r>
        <w:separator/>
      </w:r>
    </w:p>
  </w:footnote>
  <w:footnote w:type="continuationSeparator" w:id="0">
    <w:p w14:paraId="671AA9B5" w14:textId="77777777" w:rsidR="00CF79E3" w:rsidRDefault="00CF79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66F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85C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529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9E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F79E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E691D"/>
  <w15:chartTrackingRefBased/>
  <w15:docId w15:val="{3E66B33A-9598-40C7-B2CE-79AADDBC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F79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2022-02-21T14:36:00Z</dcterms:created>
  <dcterms:modified xsi:type="dcterms:W3CDTF">2022-02-21T14:37:00Z</dcterms:modified>
</cp:coreProperties>
</file>